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F9300E">
        <w:rPr>
          <w:rFonts w:ascii="Arial" w:hAnsi="Arial" w:cs="Arial"/>
          <w:b/>
          <w:color w:val="000000"/>
          <w:sz w:val="24"/>
        </w:rPr>
        <w:t>3</w:t>
      </w:r>
      <w:r w:rsidRPr="00BE31A1">
        <w:rPr>
          <w:rFonts w:ascii="Arial" w:hAnsi="Arial" w:cs="Arial"/>
          <w:b/>
          <w:color w:val="000000"/>
          <w:sz w:val="24"/>
        </w:rPr>
        <w:tab/>
      </w:r>
      <w:r w:rsidR="003C5E18" w:rsidRPr="003C5E18">
        <w:rPr>
          <w:rFonts w:ascii="Arial" w:hAnsi="Arial" w:cs="Arial"/>
          <w:b/>
          <w:color w:val="000000"/>
          <w:sz w:val="24"/>
        </w:rPr>
        <w:t>S5-173</w:t>
      </w:r>
      <w:r w:rsidR="003E246E">
        <w:rPr>
          <w:rFonts w:ascii="Arial" w:hAnsi="Arial" w:cs="Arial"/>
          <w:b/>
          <w:color w:val="000000"/>
          <w:sz w:val="24"/>
        </w:rPr>
        <w:t>387</w:t>
      </w:r>
      <w:r w:rsidR="00F9300E">
        <w:rPr>
          <w:rFonts w:ascii="Arial" w:hAnsi="Arial" w:cs="Arial"/>
          <w:b/>
          <w:color w:val="000000"/>
          <w:sz w:val="24"/>
        </w:rPr>
        <w:t xml:space="preserve"> </w:t>
      </w:r>
    </w:p>
    <w:p w:rsidR="00DD44EA" w:rsidRPr="00BE31A1" w:rsidRDefault="00F9300E"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8</w:t>
      </w:r>
      <w:r w:rsidR="00CE5049">
        <w:rPr>
          <w:rFonts w:ascii="Arial" w:hAnsi="Arial" w:cs="Arial"/>
          <w:b/>
          <w:color w:val="000000"/>
          <w:sz w:val="24"/>
        </w:rPr>
        <w:t>-</w:t>
      </w:r>
      <w:r>
        <w:rPr>
          <w:rFonts w:ascii="Arial" w:hAnsi="Arial" w:cs="Arial"/>
          <w:b/>
          <w:color w:val="000000"/>
          <w:sz w:val="24"/>
        </w:rPr>
        <w:t>12</w:t>
      </w:r>
      <w:r w:rsidR="00CE5049">
        <w:rPr>
          <w:rFonts w:ascii="Arial" w:hAnsi="Arial" w:cs="Arial"/>
          <w:b/>
          <w:color w:val="000000"/>
          <w:sz w:val="24"/>
        </w:rPr>
        <w:t xml:space="preserve"> </w:t>
      </w:r>
      <w:r w:rsidR="0048776E">
        <w:rPr>
          <w:rFonts w:ascii="Arial" w:hAnsi="Arial" w:cs="Arial"/>
          <w:b/>
          <w:color w:val="000000"/>
          <w:sz w:val="24"/>
        </w:rPr>
        <w:t>Ma</w:t>
      </w:r>
      <w:r>
        <w:rPr>
          <w:rFonts w:ascii="Arial" w:hAnsi="Arial" w:cs="Arial"/>
          <w:b/>
          <w:color w:val="000000"/>
          <w:sz w:val="24"/>
        </w:rPr>
        <w:t>y</w:t>
      </w:r>
      <w:r w:rsidR="00837610" w:rsidRPr="00BE31A1">
        <w:rPr>
          <w:rFonts w:ascii="Arial" w:hAnsi="Arial" w:cs="Arial"/>
          <w:b/>
          <w:color w:val="000000"/>
          <w:sz w:val="24"/>
        </w:rPr>
        <w:t xml:space="preserve"> 201</w:t>
      </w:r>
      <w:r w:rsidR="00693CE6">
        <w:rPr>
          <w:rFonts w:ascii="Arial" w:hAnsi="Arial" w:cs="Arial"/>
          <w:b/>
          <w:color w:val="000000"/>
          <w:sz w:val="24"/>
        </w:rPr>
        <w:t>7</w:t>
      </w:r>
      <w:r w:rsidR="00837610" w:rsidRPr="00BE31A1">
        <w:rPr>
          <w:rFonts w:ascii="Arial" w:hAnsi="Arial" w:cs="Arial"/>
          <w:b/>
          <w:color w:val="000000"/>
          <w:sz w:val="24"/>
        </w:rPr>
        <w:t xml:space="preserve">, </w:t>
      </w:r>
      <w:r>
        <w:rPr>
          <w:rFonts w:ascii="Arial" w:hAnsi="Arial" w:cs="Arial"/>
          <w:b/>
          <w:color w:val="000000"/>
          <w:sz w:val="24"/>
        </w:rPr>
        <w:t>West Palm Beach</w:t>
      </w:r>
      <w:r w:rsidR="00837610" w:rsidRPr="00BE31A1">
        <w:rPr>
          <w:rFonts w:ascii="Arial" w:hAnsi="Arial" w:cs="Arial"/>
          <w:b/>
          <w:color w:val="000000"/>
          <w:sz w:val="24"/>
        </w:rPr>
        <w:t xml:space="preserve"> (</w:t>
      </w:r>
      <w:r>
        <w:rPr>
          <w:rFonts w:ascii="Arial" w:hAnsi="Arial" w:cs="Arial"/>
          <w:b/>
          <w:color w:val="000000"/>
          <w:sz w:val="24"/>
        </w:rPr>
        <w:t>Florida</w:t>
      </w:r>
      <w:r w:rsidR="00837610" w:rsidRPr="00BE31A1">
        <w:rPr>
          <w:rFonts w:ascii="Arial" w:hAnsi="Arial" w:cs="Arial"/>
          <w:b/>
          <w:color w:val="000000"/>
          <w:sz w:val="24"/>
        </w:rPr>
        <w:t>)</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DB6FAC" w:rsidRPr="00BE31A1">
        <w:rPr>
          <w:rFonts w:ascii="Arial" w:hAnsi="Arial" w:cs="Arial"/>
          <w:i/>
          <w:color w:val="000000"/>
          <w:sz w:val="18"/>
          <w:szCs w:val="18"/>
        </w:rPr>
        <w:t>1</w:t>
      </w:r>
      <w:r w:rsidR="00693CE6">
        <w:rPr>
          <w:rFonts w:ascii="Arial" w:hAnsi="Arial" w:cs="Arial"/>
          <w:i/>
          <w:color w:val="000000"/>
          <w:sz w:val="18"/>
          <w:szCs w:val="18"/>
        </w:rPr>
        <w:t>7</w:t>
      </w:r>
      <w:r>
        <w:rPr>
          <w:rFonts w:ascii="Arial" w:hAnsi="Arial" w:cs="Arial"/>
          <w:i/>
          <w:color w:val="000000"/>
          <w:sz w:val="18"/>
          <w:szCs w:val="18"/>
        </w:rPr>
        <w:t>3</w:t>
      </w:r>
      <w:r w:rsidR="003E246E">
        <w:rPr>
          <w:rFonts w:ascii="Arial" w:hAnsi="Arial" w:cs="Arial"/>
          <w:i/>
          <w:color w:val="000000"/>
          <w:sz w:val="18"/>
          <w:szCs w:val="18"/>
        </w:rPr>
        <w:t>033</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B3142" w:rsidRPr="000A6288" w:rsidTr="00AF7606">
        <w:trPr>
          <w:trHeight w:val="298"/>
          <w:tblHeader/>
        </w:trPr>
        <w:tc>
          <w:tcPr>
            <w:tcW w:w="791"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Target </w:t>
            </w:r>
          </w:p>
        </w:tc>
      </w:tr>
      <w:tr w:rsidR="007B7129" w:rsidRPr="000A6288" w:rsidTr="00AF7606">
        <w:trPr>
          <w:tblHeader/>
        </w:trPr>
        <w:tc>
          <w:tcPr>
            <w:tcW w:w="791"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90.1</w:t>
            </w:r>
          </w:p>
        </w:tc>
        <w:tc>
          <w:tcPr>
            <w:tcW w:w="4420"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Clarify the “Import” semantics in IS - </w:t>
            </w:r>
          </w:p>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Identified from 6.3 (CR session)</w:t>
            </w:r>
          </w:p>
        </w:tc>
        <w:tc>
          <w:tcPr>
            <w:tcW w:w="851"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All</w:t>
            </w:r>
          </w:p>
        </w:tc>
        <w:tc>
          <w:tcPr>
            <w:tcW w:w="1276"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Edwin, Yizhi   </w:t>
            </w:r>
          </w:p>
        </w:tc>
        <w:tc>
          <w:tcPr>
            <w:tcW w:w="1817"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pCR to draft CR on 32.157 agreed at SA5#108. </w:t>
            </w:r>
            <w:r w:rsidRPr="0085445C">
              <w:rPr>
                <w:rFonts w:ascii="Arial" w:hAnsi="Arial" w:cs="Arial"/>
                <w:color w:val="000000"/>
                <w:sz w:val="18"/>
                <w:szCs w:val="18"/>
              </w:rPr>
              <w:br/>
              <w:t>Need to assess impact on all IRP ISs (from Rel-14).</w:t>
            </w:r>
            <w:r w:rsidRPr="0085445C">
              <w:rPr>
                <w:rFonts w:ascii="Arial" w:hAnsi="Arial" w:cs="Arial"/>
                <w:color w:val="000000"/>
                <w:sz w:val="18"/>
                <w:szCs w:val="18"/>
              </w:rPr>
              <w:br/>
              <w:t>Open</w:t>
            </w:r>
          </w:p>
        </w:tc>
        <w:tc>
          <w:tcPr>
            <w:tcW w:w="1134"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7B7129" w:rsidRPr="000A6288" w:rsidTr="00AF7606">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95.1</w:t>
            </w:r>
          </w:p>
        </w:tc>
        <w:tc>
          <w:tcPr>
            <w:tcW w:w="4420"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Resolve the problem with TS 32.107 reference to SID via M-SDO Tdoc number.</w:t>
            </w:r>
          </w:p>
        </w:tc>
        <w:tc>
          <w:tcPr>
            <w:tcW w:w="85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Rel-12</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Christian</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7B7129" w:rsidRPr="000A6288" w:rsidTr="00AF7606">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97.1</w:t>
            </w:r>
          </w:p>
        </w:tc>
        <w:tc>
          <w:tcPr>
            <w:tcW w:w="4420"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Rel-13</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Thomas</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CR at SA5#107 meeting to align 32.151 and 32.157. Need to wait for ITU response. Alignment of 32.152 and 32.156 remains to be done. </w:t>
            </w:r>
            <w:r w:rsidRPr="0085445C">
              <w:rPr>
                <w:rFonts w:ascii="Arial" w:hAnsi="Arial" w:cs="Arial"/>
                <w:color w:val="000000"/>
                <w:sz w:val="18"/>
                <w:szCs w:val="18"/>
              </w:rPr>
              <w:br/>
            </w:r>
            <w:r w:rsidRPr="0085445C">
              <w:rPr>
                <w:rFonts w:ascii="Arial" w:hAnsi="Arial" w:cs="Arial"/>
                <w:color w:val="000000"/>
                <w:sz w:val="18"/>
                <w:szCs w:val="18"/>
              </w:rPr>
              <w:b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7B7129" w:rsidRPr="000A6288" w:rsidTr="00AF7606">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108.3</w:t>
            </w:r>
          </w:p>
        </w:tc>
        <w:tc>
          <w:tcPr>
            <w:tcW w:w="4420" w:type="dxa"/>
            <w:shd w:val="clear" w:color="000000" w:fill="auto"/>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shd w:val="clear" w:color="000000" w:fill="auto"/>
            <w:vAlign w:val="center"/>
          </w:tcPr>
          <w:p w:rsidR="007B7129" w:rsidRPr="0085445C" w:rsidRDefault="007B7129" w:rsidP="007B7129">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All</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LS sent to ATIS from SA5#110 (S5-166262). </w:t>
            </w:r>
          </w:p>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7B7129" w:rsidRPr="000A6288" w:rsidTr="007454E4">
        <w:trPr>
          <w:tblHeader/>
        </w:trPr>
        <w:tc>
          <w:tcPr>
            <w:tcW w:w="791"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111.1</w:t>
            </w:r>
          </w:p>
        </w:tc>
        <w:tc>
          <w:tcPr>
            <w:tcW w:w="4420" w:type="dxa"/>
            <w:shd w:val="clear" w:color="000000" w:fill="auto"/>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85445C">
              <w:rPr>
                <w:rFonts w:ascii="MS Gothic" w:eastAsia="MS Gothic" w:hAnsi="MS Gothic" w:cs="MS Gothic" w:hint="eastAsia"/>
                <w:color w:val="000000"/>
                <w:sz w:val="18"/>
                <w:szCs w:val="18"/>
              </w:rPr>
              <w:t>‑</w:t>
            </w:r>
            <w:r w:rsidRPr="0085445C">
              <w:rPr>
                <w:rFonts w:ascii="Arial" w:hAnsi="Arial" w:cs="Arial"/>
                <w:color w:val="000000"/>
                <w:sz w:val="18"/>
                <w:szCs w:val="18"/>
              </w:rPr>
              <w:t xml:space="preserve">171196. </w:t>
            </w:r>
          </w:p>
        </w:tc>
        <w:tc>
          <w:tcPr>
            <w:tcW w:w="851" w:type="dxa"/>
            <w:shd w:val="clear" w:color="000000" w:fill="auto"/>
            <w:vAlign w:val="center"/>
          </w:tcPr>
          <w:p w:rsidR="007B7129" w:rsidRPr="0085445C" w:rsidRDefault="007B7129" w:rsidP="007454E4">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Anatoly, Edwin, Yizhi</w:t>
            </w:r>
          </w:p>
        </w:tc>
        <w:tc>
          <w:tcPr>
            <w:tcW w:w="1817" w:type="dxa"/>
            <w:shd w:val="clear" w:color="000000" w:fill="auto"/>
            <w:vAlign w:val="center"/>
          </w:tcPr>
          <w:p w:rsidR="007B7129" w:rsidRPr="0085445C" w:rsidRDefault="00F321F1" w:rsidP="007454E4">
            <w:pPr>
              <w:widowControl w:val="0"/>
              <w:rPr>
                <w:rFonts w:ascii="Arial" w:hAnsi="Arial" w:cs="Arial"/>
                <w:color w:val="000000"/>
                <w:sz w:val="18"/>
                <w:szCs w:val="18"/>
              </w:rPr>
            </w:pPr>
            <w:r>
              <w:rPr>
                <w:rFonts w:ascii="Arial" w:hAnsi="Arial" w:cs="Arial"/>
                <w:color w:val="000000"/>
                <w:sz w:val="18"/>
                <w:szCs w:val="18"/>
              </w:rPr>
              <w:t>Open</w:t>
            </w:r>
          </w:p>
        </w:tc>
        <w:tc>
          <w:tcPr>
            <w:tcW w:w="1134"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930818" w:rsidRPr="0085445C" w:rsidTr="00F577F4">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30818" w:rsidRPr="0085445C" w:rsidRDefault="00930818" w:rsidP="00F577F4">
            <w:pPr>
              <w:widowControl w:val="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r>
              <w:rPr>
                <w:rFonts w:ascii="Arial" w:hAnsi="Arial" w:cs="Arial"/>
                <w:color w:val="000000"/>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3E246E" w:rsidRPr="0085445C" w:rsidTr="00BD2369">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3E246E" w:rsidRPr="0085445C" w:rsidRDefault="003E246E" w:rsidP="00BD2369">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w:t>
            </w:r>
            <w:r>
              <w:rPr>
                <w:rFonts w:ascii="Arial" w:hAnsi="Arial" w:cs="Arial"/>
                <w:color w:val="000000"/>
                <w:sz w:val="18"/>
                <w:szCs w:val="18"/>
              </w:rPr>
              <w:t>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3E246E" w:rsidRPr="0085445C" w:rsidRDefault="003E246E" w:rsidP="00BD2369">
            <w:pPr>
              <w:widowControl w:val="0"/>
              <w:rPr>
                <w:rFonts w:ascii="Arial" w:hAnsi="Arial" w:cs="Arial"/>
                <w:color w:val="000000"/>
                <w:sz w:val="18"/>
                <w:szCs w:val="18"/>
              </w:rPr>
            </w:pPr>
            <w:r>
              <w:rPr>
                <w:rFonts w:ascii="Arial" w:hAnsi="Arial" w:cs="Arial"/>
                <w:color w:val="000000"/>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3E246E" w:rsidRPr="0085445C" w:rsidRDefault="003E246E" w:rsidP="00BD2369">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3E246E" w:rsidRPr="0085445C" w:rsidRDefault="003E246E" w:rsidP="00BD2369">
            <w:pPr>
              <w:widowControl w:val="0"/>
              <w:rPr>
                <w:rFonts w:ascii="Arial" w:hAnsi="Arial" w:cs="Arial"/>
                <w:color w:val="000000"/>
                <w:sz w:val="18"/>
                <w:szCs w:val="18"/>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3E246E" w:rsidRPr="0085445C" w:rsidRDefault="003E246E" w:rsidP="00BD2369">
            <w:pPr>
              <w:widowControl w:val="0"/>
              <w:rPr>
                <w:rFonts w:ascii="Arial" w:hAnsi="Arial" w:cs="Arial"/>
                <w:color w:val="000000"/>
                <w:sz w:val="18"/>
                <w:szCs w:val="18"/>
              </w:rPr>
            </w:pPr>
            <w:r>
              <w:rPr>
                <w:rFonts w:ascii="Arial" w:hAnsi="Arial" w:cs="Arial"/>
                <w:color w:val="000000"/>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3E246E" w:rsidRPr="0085445C" w:rsidRDefault="003E246E" w:rsidP="00BD2369">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CB17B7" w:rsidRPr="0085445C" w:rsidTr="00CB17B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3E246E">
            <w:pPr>
              <w:widowControl w:val="0"/>
              <w:rPr>
                <w:rFonts w:ascii="Arial" w:hAnsi="Arial" w:cs="Arial"/>
                <w:color w:val="000000"/>
                <w:sz w:val="18"/>
                <w:szCs w:val="18"/>
              </w:rPr>
            </w:pPr>
            <w:r w:rsidRPr="0085445C">
              <w:rPr>
                <w:rFonts w:ascii="Arial" w:hAnsi="Arial" w:cs="Arial"/>
                <w:color w:val="000000"/>
                <w:sz w:val="18"/>
                <w:szCs w:val="18"/>
              </w:rPr>
              <w:t>11</w:t>
            </w:r>
            <w:r w:rsidR="003E246E">
              <w:rPr>
                <w:rFonts w:ascii="Arial" w:hAnsi="Arial" w:cs="Arial"/>
                <w:color w:val="000000"/>
                <w:sz w:val="18"/>
                <w:szCs w:val="18"/>
              </w:rPr>
              <w:t>3</w:t>
            </w:r>
            <w:r w:rsidRPr="0085445C">
              <w:rPr>
                <w:rFonts w:ascii="Arial" w:hAnsi="Arial" w:cs="Arial"/>
                <w:color w:val="000000"/>
                <w:sz w:val="18"/>
                <w:szCs w:val="18"/>
              </w:rPr>
              <w:t>.</w:t>
            </w:r>
            <w:r w:rsidR="003E246E">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CB17B7" w:rsidRPr="0085445C" w:rsidRDefault="00D630E7" w:rsidP="00EB52EB">
            <w:pPr>
              <w:widowControl w:val="0"/>
              <w:rPr>
                <w:rFonts w:ascii="Arial" w:hAnsi="Arial" w:cs="Arial"/>
                <w:color w:val="000000"/>
                <w:sz w:val="18"/>
                <w:szCs w:val="18"/>
              </w:rPr>
            </w:pPr>
            <w:r>
              <w:rPr>
                <w:rFonts w:ascii="Arial" w:hAnsi="Arial" w:cs="Arial"/>
                <w:color w:val="000000"/>
                <w:sz w:val="18"/>
                <w:szCs w:val="18"/>
              </w:rPr>
              <w:t>Provide a</w:t>
            </w:r>
            <w:r w:rsidR="00BE4443"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00BE4443" w:rsidRPr="00BE4443">
              <w:rPr>
                <w:rFonts w:ascii="Arial" w:hAnsi="Arial" w:cs="Arial"/>
                <w:color w:val="000000"/>
                <w:sz w:val="18"/>
                <w:szCs w:val="18"/>
              </w:rPr>
              <w:t>32</w:t>
            </w:r>
            <w:r>
              <w:rPr>
                <w:rFonts w:ascii="Arial" w:hAnsi="Arial" w:cs="Arial"/>
                <w:color w:val="000000"/>
                <w:sz w:val="18"/>
                <w:szCs w:val="18"/>
              </w:rPr>
              <w:t>.</w:t>
            </w:r>
            <w:r w:rsidR="00BE4443"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bookmarkStart w:id="0" w:name="_GoBack"/>
            <w:bookmarkEnd w:id="0"/>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CB17B7">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D630E7" w:rsidP="00EB52EB">
            <w:pPr>
              <w:widowControl w:val="0"/>
              <w:rPr>
                <w:rFonts w:ascii="Arial" w:hAnsi="Arial" w:cs="Arial"/>
                <w:color w:val="000000"/>
                <w:sz w:val="18"/>
                <w:szCs w:val="18"/>
              </w:rPr>
            </w:pPr>
            <w:r>
              <w:rPr>
                <w:rFonts w:ascii="Arial" w:hAnsi="Arial" w:cs="Arial"/>
                <w:color w:val="000000"/>
                <w:sz w:val="16"/>
                <w:szCs w:val="16"/>
              </w:rPr>
              <w:t>Orange</w:t>
            </w:r>
            <w:r>
              <w:rPr>
                <w:rFonts w:ascii="Arial" w:hAnsi="Arial" w:cs="Arial"/>
                <w:color w:val="000000"/>
                <w:sz w:val="16"/>
                <w:szCs w:val="16"/>
              </w:rPr>
              <w:t>,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EB52EB">
            <w:pPr>
              <w:widowControl w:val="0"/>
              <w:rPr>
                <w:rFonts w:ascii="Arial" w:hAnsi="Arial" w:cs="Arial"/>
                <w:color w:val="000000"/>
                <w:sz w:val="18"/>
                <w:szCs w:val="18"/>
              </w:rPr>
            </w:pPr>
            <w:r>
              <w:rPr>
                <w:rFonts w:ascii="Arial" w:hAnsi="Arial" w:cs="Arial"/>
                <w:color w:val="000000"/>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EB52EB">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bl>
    <w:p w:rsidR="00D35379" w:rsidRPr="00BE31A1"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D35379">
            <w:pPr>
              <w:widowControl w:val="0"/>
              <w:rPr>
                <w:rFonts w:ascii="Arial" w:hAnsi="Arial" w:cs="Arial"/>
                <w:color w:val="000000"/>
                <w:sz w:val="18"/>
                <w:szCs w:val="18"/>
              </w:rPr>
            </w:pP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D35379">
            <w:pPr>
              <w:widowControl w:val="0"/>
              <w:rPr>
                <w:rFonts w:ascii="Arial" w:hAnsi="Arial" w:cs="Arial"/>
                <w:color w:val="000000"/>
                <w:sz w:val="18"/>
                <w:szCs w:val="18"/>
              </w:rPr>
            </w:pP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E7459">
            <w:pPr>
              <w:widowControl w:val="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E7459">
            <w:pPr>
              <w:widowControl w:val="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E165F3">
            <w:pPr>
              <w:widowControl w:val="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E165F3">
            <w:pPr>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4D2" w:rsidRDefault="001144D2">
      <w:r>
        <w:separator/>
      </w:r>
    </w:p>
  </w:endnote>
  <w:endnote w:type="continuationSeparator" w:id="0">
    <w:p w:rsidR="001144D2" w:rsidRDefault="0011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4D2" w:rsidRDefault="001144D2">
      <w:r>
        <w:separator/>
      </w:r>
    </w:p>
  </w:footnote>
  <w:footnote w:type="continuationSeparator" w:id="0">
    <w:p w:rsidR="001144D2" w:rsidRDefault="001144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50E2"/>
    <w:rsid w:val="000C68F6"/>
    <w:rsid w:val="000C7C60"/>
    <w:rsid w:val="000D1239"/>
    <w:rsid w:val="000D20C5"/>
    <w:rsid w:val="000D20DF"/>
    <w:rsid w:val="000D37CC"/>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B0C23"/>
    <w:rsid w:val="001B2B4A"/>
    <w:rsid w:val="001B3F12"/>
    <w:rsid w:val="001B7FDC"/>
    <w:rsid w:val="001C018B"/>
    <w:rsid w:val="001C4ED1"/>
    <w:rsid w:val="001C5212"/>
    <w:rsid w:val="001D52C0"/>
    <w:rsid w:val="001D60B5"/>
    <w:rsid w:val="001D70E6"/>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5341"/>
    <w:rsid w:val="00364E88"/>
    <w:rsid w:val="00376BD0"/>
    <w:rsid w:val="00376BD8"/>
    <w:rsid w:val="00377768"/>
    <w:rsid w:val="00381C10"/>
    <w:rsid w:val="00382D44"/>
    <w:rsid w:val="00384C16"/>
    <w:rsid w:val="00386112"/>
    <w:rsid w:val="003868D4"/>
    <w:rsid w:val="003A0A2F"/>
    <w:rsid w:val="003A30B2"/>
    <w:rsid w:val="003A43C6"/>
    <w:rsid w:val="003A58A9"/>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246E"/>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77EE"/>
    <w:rsid w:val="004D09A5"/>
    <w:rsid w:val="004D1AE6"/>
    <w:rsid w:val="004D2C95"/>
    <w:rsid w:val="004D7CEC"/>
    <w:rsid w:val="004E2BCC"/>
    <w:rsid w:val="004F0725"/>
    <w:rsid w:val="004F5767"/>
    <w:rsid w:val="0050305B"/>
    <w:rsid w:val="0050416E"/>
    <w:rsid w:val="00504560"/>
    <w:rsid w:val="0051073A"/>
    <w:rsid w:val="005109BD"/>
    <w:rsid w:val="00514E99"/>
    <w:rsid w:val="00515B79"/>
    <w:rsid w:val="0052262B"/>
    <w:rsid w:val="005251BB"/>
    <w:rsid w:val="00525F78"/>
    <w:rsid w:val="0052794D"/>
    <w:rsid w:val="00527F97"/>
    <w:rsid w:val="0053284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30E4"/>
    <w:rsid w:val="005C439B"/>
    <w:rsid w:val="005C6452"/>
    <w:rsid w:val="005D0666"/>
    <w:rsid w:val="005D3642"/>
    <w:rsid w:val="005D472B"/>
    <w:rsid w:val="005D65BD"/>
    <w:rsid w:val="005E03B4"/>
    <w:rsid w:val="005E07A9"/>
    <w:rsid w:val="005E1DC3"/>
    <w:rsid w:val="005E2994"/>
    <w:rsid w:val="005E326F"/>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75A5"/>
    <w:rsid w:val="00637C3C"/>
    <w:rsid w:val="006413D7"/>
    <w:rsid w:val="006508B4"/>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3B88"/>
    <w:rsid w:val="00757E43"/>
    <w:rsid w:val="00763148"/>
    <w:rsid w:val="0076514E"/>
    <w:rsid w:val="00767099"/>
    <w:rsid w:val="00773FB8"/>
    <w:rsid w:val="0077416F"/>
    <w:rsid w:val="0077425B"/>
    <w:rsid w:val="007776A7"/>
    <w:rsid w:val="00782BCF"/>
    <w:rsid w:val="00784EE6"/>
    <w:rsid w:val="00786B93"/>
    <w:rsid w:val="007907C7"/>
    <w:rsid w:val="007942CF"/>
    <w:rsid w:val="007A1295"/>
    <w:rsid w:val="007A1420"/>
    <w:rsid w:val="007A4212"/>
    <w:rsid w:val="007A64B3"/>
    <w:rsid w:val="007A7CB4"/>
    <w:rsid w:val="007B7129"/>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3CB1"/>
    <w:rsid w:val="00834381"/>
    <w:rsid w:val="008373E7"/>
    <w:rsid w:val="00837610"/>
    <w:rsid w:val="0084073C"/>
    <w:rsid w:val="0084148C"/>
    <w:rsid w:val="0084272F"/>
    <w:rsid w:val="00842D85"/>
    <w:rsid w:val="00844E3F"/>
    <w:rsid w:val="00846B09"/>
    <w:rsid w:val="0085445C"/>
    <w:rsid w:val="00854A49"/>
    <w:rsid w:val="0085520E"/>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3859"/>
    <w:rsid w:val="009140FE"/>
    <w:rsid w:val="00916041"/>
    <w:rsid w:val="009177FA"/>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E4C7E"/>
    <w:rsid w:val="009E63BB"/>
    <w:rsid w:val="009E7934"/>
    <w:rsid w:val="009F25C4"/>
    <w:rsid w:val="009F3700"/>
    <w:rsid w:val="009F3D16"/>
    <w:rsid w:val="009F476C"/>
    <w:rsid w:val="009F65DF"/>
    <w:rsid w:val="009F705B"/>
    <w:rsid w:val="00A01648"/>
    <w:rsid w:val="00A03F88"/>
    <w:rsid w:val="00A10FAE"/>
    <w:rsid w:val="00A22A6D"/>
    <w:rsid w:val="00A22AAF"/>
    <w:rsid w:val="00A314E8"/>
    <w:rsid w:val="00A371D6"/>
    <w:rsid w:val="00A37E27"/>
    <w:rsid w:val="00A42965"/>
    <w:rsid w:val="00A42BCE"/>
    <w:rsid w:val="00A42CF9"/>
    <w:rsid w:val="00A50554"/>
    <w:rsid w:val="00A51A5E"/>
    <w:rsid w:val="00A54799"/>
    <w:rsid w:val="00A55557"/>
    <w:rsid w:val="00A5598A"/>
    <w:rsid w:val="00A56FFC"/>
    <w:rsid w:val="00A61CE4"/>
    <w:rsid w:val="00A62F0B"/>
    <w:rsid w:val="00A66BD5"/>
    <w:rsid w:val="00A67836"/>
    <w:rsid w:val="00A72108"/>
    <w:rsid w:val="00A72374"/>
    <w:rsid w:val="00A7277E"/>
    <w:rsid w:val="00A74262"/>
    <w:rsid w:val="00A745F0"/>
    <w:rsid w:val="00A7744B"/>
    <w:rsid w:val="00A7762F"/>
    <w:rsid w:val="00A8179A"/>
    <w:rsid w:val="00A8583A"/>
    <w:rsid w:val="00A86D77"/>
    <w:rsid w:val="00A904D6"/>
    <w:rsid w:val="00A94703"/>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58DA"/>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916BF"/>
    <w:rsid w:val="00C919B1"/>
    <w:rsid w:val="00C92126"/>
    <w:rsid w:val="00C95A08"/>
    <w:rsid w:val="00C95C8D"/>
    <w:rsid w:val="00CA2E46"/>
    <w:rsid w:val="00CA4490"/>
    <w:rsid w:val="00CA4E83"/>
    <w:rsid w:val="00CA5459"/>
    <w:rsid w:val="00CB101F"/>
    <w:rsid w:val="00CB17B7"/>
    <w:rsid w:val="00CB1FC0"/>
    <w:rsid w:val="00CB48AB"/>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A32"/>
    <w:rsid w:val="00CF7100"/>
    <w:rsid w:val="00CF7F9D"/>
    <w:rsid w:val="00D039AD"/>
    <w:rsid w:val="00D06347"/>
    <w:rsid w:val="00D10983"/>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3D83"/>
    <w:rsid w:val="00EB682A"/>
    <w:rsid w:val="00EB79B2"/>
    <w:rsid w:val="00EC0CA8"/>
    <w:rsid w:val="00EC1104"/>
    <w:rsid w:val="00EC1F95"/>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904BA"/>
    <w:rsid w:val="00F91560"/>
    <w:rsid w:val="00F91B50"/>
    <w:rsid w:val="00F9300E"/>
    <w:rsid w:val="00F93E03"/>
    <w:rsid w:val="00F9419C"/>
    <w:rsid w:val="00F957EA"/>
    <w:rsid w:val="00F9799D"/>
    <w:rsid w:val="00FA3655"/>
    <w:rsid w:val="00FA5D45"/>
    <w:rsid w:val="00FA6770"/>
    <w:rsid w:val="00FB02F7"/>
    <w:rsid w:val="00FB2EE5"/>
    <w:rsid w:val="00FB3142"/>
    <w:rsid w:val="00FB4F7C"/>
    <w:rsid w:val="00FC290F"/>
    <w:rsid w:val="00FC2C5A"/>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AE11C5-B996-4ABB-9CC7-DF77D1DB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10134</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 Toche</cp:lastModifiedBy>
  <cp:revision>28</cp:revision>
  <cp:lastPrinted>1900-01-01T04:00:00Z</cp:lastPrinted>
  <dcterms:created xsi:type="dcterms:W3CDTF">2017-01-19T11:42:00Z</dcterms:created>
  <dcterms:modified xsi:type="dcterms:W3CDTF">2017-05-10T15:55:00Z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1490063335</vt:lpwstr>
  </property>
</Properties>
</file>